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14" w:rsidRDefault="00654F14" w:rsidP="00804DE3">
      <w:pPr>
        <w:pStyle w:val="NoSpacing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654F14" w:rsidRDefault="00654F14" w:rsidP="00804DE3">
      <w:pPr>
        <w:pStyle w:val="NoSpacing"/>
        <w:ind w:left="4536"/>
        <w:jc w:val="center"/>
        <w:rPr>
          <w:rFonts w:ascii="Times New Roman" w:hAnsi="Times New Roman"/>
          <w:sz w:val="28"/>
          <w:szCs w:val="28"/>
        </w:rPr>
      </w:pPr>
    </w:p>
    <w:p w:rsidR="00654F14" w:rsidRDefault="00654F14" w:rsidP="009E14F8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к решению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XVI</w:t>
      </w:r>
      <w:r>
        <w:rPr>
          <w:rFonts w:ascii="Times New Roman" w:hAnsi="Times New Roman"/>
          <w:bCs/>
          <w:iCs/>
          <w:sz w:val="28"/>
          <w:szCs w:val="28"/>
        </w:rPr>
        <w:t xml:space="preserve"> сессии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bCs/>
          <w:iCs/>
          <w:sz w:val="28"/>
          <w:szCs w:val="28"/>
        </w:rPr>
        <w:t xml:space="preserve"> созыва</w:t>
      </w:r>
    </w:p>
    <w:p w:rsidR="00654F14" w:rsidRDefault="00654F14" w:rsidP="009E14F8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Совета Выселковского сельского</w:t>
      </w:r>
    </w:p>
    <w:p w:rsidR="00654F14" w:rsidRDefault="00654F14" w:rsidP="009E14F8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поселения Выселковского района</w:t>
      </w:r>
    </w:p>
    <w:p w:rsidR="00654F14" w:rsidRDefault="00654F14" w:rsidP="009E14F8">
      <w:pPr>
        <w:spacing w:after="0" w:line="240" w:lineRule="auto"/>
        <w:jc w:val="center"/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от 19.04.2016 года № 3-118</w:t>
      </w:r>
    </w:p>
    <w:p w:rsidR="00654F14" w:rsidRDefault="00654F14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654F14" w:rsidRDefault="00654F14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654F14" w:rsidRPr="00A0512C" w:rsidRDefault="00654F14" w:rsidP="00A0512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0A0"/>
      </w:tblPr>
      <w:tblGrid>
        <w:gridCol w:w="4596"/>
        <w:gridCol w:w="456"/>
        <w:gridCol w:w="775"/>
        <w:gridCol w:w="1276"/>
        <w:gridCol w:w="1134"/>
        <w:gridCol w:w="1134"/>
      </w:tblGrid>
      <w:tr w:rsidR="00654F14" w:rsidRPr="007C4428" w:rsidTr="004B62DC">
        <w:trPr>
          <w:trHeight w:val="1320"/>
        </w:trPr>
        <w:tc>
          <w:tcPr>
            <w:tcW w:w="93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4F14" w:rsidRPr="00A06D95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по разделам и подразделам </w:t>
            </w:r>
          </w:p>
          <w:p w:rsidR="00654F14" w:rsidRPr="00B730D7" w:rsidRDefault="00654F14" w:rsidP="004F6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фикации расходов бюджетов за 2015</w:t>
            </w:r>
            <w:r w:rsidRPr="00A06D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4F14" w:rsidRPr="007C4428" w:rsidTr="004B62DC">
        <w:trPr>
          <w:trHeight w:val="1830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54F14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54F14" w:rsidRPr="007C4428" w:rsidTr="004B62DC">
        <w:trPr>
          <w:trHeight w:val="315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14" w:rsidRPr="00A0512C" w:rsidRDefault="00654F14" w:rsidP="00A0512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14" w:rsidRPr="00A0512C" w:rsidRDefault="00654F14" w:rsidP="00A0512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14" w:rsidRPr="00A0512C" w:rsidRDefault="00654F14" w:rsidP="00A0512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54F14" w:rsidRPr="007C4428" w:rsidTr="0060133B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17520,2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172998,7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654F14" w:rsidRPr="007C4428" w:rsidTr="0060133B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23325,4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23015,3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654F14" w:rsidRPr="007C4428" w:rsidTr="0060133B">
        <w:trPr>
          <w:trHeight w:val="960"/>
        </w:trPr>
        <w:tc>
          <w:tcPr>
            <w:tcW w:w="4596" w:type="dxa"/>
            <w:tcBorders>
              <w:top w:val="nil"/>
              <w:left w:val="nil"/>
              <w:right w:val="nil"/>
            </w:tcBorders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4F6E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1453,1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4F6E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1453,0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4F6E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54F14" w:rsidRPr="007C4428" w:rsidTr="0060133B">
        <w:trPr>
          <w:trHeight w:val="1376"/>
        </w:trPr>
        <w:tc>
          <w:tcPr>
            <w:tcW w:w="4596" w:type="dxa"/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456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9 425,1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9424,7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54F14" w:rsidRPr="007C4428" w:rsidTr="0060133B">
        <w:trPr>
          <w:trHeight w:val="984"/>
        </w:trPr>
        <w:tc>
          <w:tcPr>
            <w:tcW w:w="4596" w:type="dxa"/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302,6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302,6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654F14" w:rsidRPr="007C4428" w:rsidTr="0060133B">
        <w:trPr>
          <w:trHeight w:val="315"/>
        </w:trPr>
        <w:tc>
          <w:tcPr>
            <w:tcW w:w="4596" w:type="dxa"/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54F14" w:rsidRPr="007C4428" w:rsidTr="0060133B">
        <w:trPr>
          <w:trHeight w:val="315"/>
        </w:trPr>
        <w:tc>
          <w:tcPr>
            <w:tcW w:w="4596" w:type="dxa"/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11944,6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11835,0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6013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54F14" w:rsidRPr="007C4428" w:rsidTr="0060133B">
        <w:trPr>
          <w:trHeight w:val="315"/>
        </w:trPr>
        <w:tc>
          <w:tcPr>
            <w:tcW w:w="4596" w:type="dxa"/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56" w:type="dxa"/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5" w:type="dxa"/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54F14" w:rsidRPr="007C4428" w:rsidTr="00491350">
        <w:trPr>
          <w:trHeight w:val="315"/>
        </w:trPr>
        <w:tc>
          <w:tcPr>
            <w:tcW w:w="4596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4913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54F14" w:rsidRPr="007C4428" w:rsidTr="00491350">
        <w:trPr>
          <w:trHeight w:val="46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152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3183,3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54F14" w:rsidRPr="007C4428" w:rsidTr="00491350">
        <w:trPr>
          <w:trHeight w:val="73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727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 от чрезвычайных ситуаций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стихийных бедствий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2639,4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2629,3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654F14" w:rsidRPr="007C4428" w:rsidTr="00491350">
        <w:trPr>
          <w:trHeight w:val="283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99,0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50034,9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48539,9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47999,4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654F14" w:rsidRPr="007C4428" w:rsidTr="005B65EC">
        <w:trPr>
          <w:trHeight w:val="466"/>
        </w:trPr>
        <w:tc>
          <w:tcPr>
            <w:tcW w:w="4596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1495,0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1118,1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</w:tr>
      <w:tr w:rsidR="00654F14" w:rsidRPr="007C4428" w:rsidTr="005B65EC">
        <w:trPr>
          <w:trHeight w:val="315"/>
        </w:trPr>
        <w:tc>
          <w:tcPr>
            <w:tcW w:w="4596" w:type="dxa"/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44089,8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41073,6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654F14" w:rsidRPr="007C4428" w:rsidTr="005B65EC">
        <w:trPr>
          <w:trHeight w:val="315"/>
        </w:trPr>
        <w:tc>
          <w:tcPr>
            <w:tcW w:w="4596" w:type="dxa"/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56" w:type="dxa"/>
            <w:vAlign w:val="bottom"/>
          </w:tcPr>
          <w:p w:rsidR="00654F14" w:rsidRPr="007D1EBB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1E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vAlign w:val="bottom"/>
          </w:tcPr>
          <w:p w:rsidR="00654F14" w:rsidRPr="007D1EBB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1E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654F14" w:rsidRPr="007D1EBB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D1E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7D1E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vAlign w:val="bottom"/>
          </w:tcPr>
          <w:p w:rsidR="00654F14" w:rsidRPr="007D1EBB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</w:t>
            </w:r>
            <w:r w:rsidRPr="007D1E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bottom"/>
          </w:tcPr>
          <w:p w:rsidR="00654F14" w:rsidRPr="007D1EBB" w:rsidRDefault="00654F14" w:rsidP="0051756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98</w:t>
            </w:r>
            <w:r w:rsidRPr="007D1EB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54F14" w:rsidRPr="007C4428" w:rsidTr="005B65EC">
        <w:trPr>
          <w:trHeight w:val="315"/>
        </w:trPr>
        <w:tc>
          <w:tcPr>
            <w:tcW w:w="4596" w:type="dxa"/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31290,5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28905,7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92,4</w:t>
            </w:r>
          </w:p>
        </w:tc>
      </w:tr>
      <w:tr w:rsidR="00654F14" w:rsidRPr="007C4428" w:rsidTr="005B65EC">
        <w:trPr>
          <w:trHeight w:val="315"/>
        </w:trPr>
        <w:tc>
          <w:tcPr>
            <w:tcW w:w="4596" w:type="dxa"/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12741,3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12110,6</w:t>
            </w:r>
          </w:p>
        </w:tc>
        <w:tc>
          <w:tcPr>
            <w:tcW w:w="1134" w:type="dxa"/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654F14" w:rsidRPr="007C4428" w:rsidTr="005B65EC">
        <w:trPr>
          <w:trHeight w:val="315"/>
        </w:trPr>
        <w:tc>
          <w:tcPr>
            <w:tcW w:w="4596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152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801,8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54F14" w:rsidRPr="007C4428" w:rsidTr="00C72C00">
        <w:trPr>
          <w:trHeight w:val="34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15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49584,3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49350,1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49584,3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49350,1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15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5B6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54F14" w:rsidRPr="007C4428" w:rsidTr="00DF2EA9">
        <w:trPr>
          <w:trHeight w:val="58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15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15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654F14" w:rsidRPr="007C4428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C72C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15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F14" w:rsidRPr="00A0512C" w:rsidRDefault="00654F14" w:rsidP="008737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</w:tbl>
    <w:p w:rsidR="00654F14" w:rsidRDefault="00654F14" w:rsidP="00A0512C"/>
    <w:p w:rsidR="00654F14" w:rsidRDefault="00654F14" w:rsidP="00A0512C"/>
    <w:p w:rsidR="00654F14" w:rsidRDefault="00654F14" w:rsidP="004B62DC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654F14" w:rsidRDefault="00654F14" w:rsidP="004B62DC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654F14" w:rsidRDefault="00654F14" w:rsidP="004B62DC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Выселковского района по </w:t>
      </w:r>
      <w:r>
        <w:rPr>
          <w:rFonts w:ascii="Times New Roman" w:hAnsi="Times New Roman"/>
          <w:sz w:val="28"/>
          <w:szCs w:val="28"/>
        </w:rPr>
        <w:t>финансовым</w:t>
      </w:r>
      <w:r w:rsidRPr="004B62DC">
        <w:rPr>
          <w:rFonts w:ascii="Times New Roman" w:hAnsi="Times New Roman"/>
          <w:sz w:val="28"/>
          <w:szCs w:val="28"/>
        </w:rPr>
        <w:t xml:space="preserve"> </w:t>
      </w:r>
    </w:p>
    <w:p w:rsidR="00654F14" w:rsidRPr="004B62DC" w:rsidRDefault="00654F14" w:rsidP="004B62DC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производственным</w:t>
      </w:r>
      <w:r w:rsidRPr="004B62DC">
        <w:rPr>
          <w:rFonts w:ascii="Times New Roman" w:hAnsi="Times New Roman"/>
          <w:sz w:val="28"/>
          <w:szCs w:val="28"/>
        </w:rPr>
        <w:t xml:space="preserve"> вопросам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Т.В. Миронова</w:t>
      </w:r>
    </w:p>
    <w:sectPr w:rsidR="00654F14" w:rsidRPr="004B62DC" w:rsidSect="0004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500"/>
    <w:rsid w:val="00046172"/>
    <w:rsid w:val="001271A0"/>
    <w:rsid w:val="00136E77"/>
    <w:rsid w:val="0015261D"/>
    <w:rsid w:val="0016771C"/>
    <w:rsid w:val="001A6956"/>
    <w:rsid w:val="001B7784"/>
    <w:rsid w:val="002079A2"/>
    <w:rsid w:val="00214CBC"/>
    <w:rsid w:val="002374F0"/>
    <w:rsid w:val="002D09DB"/>
    <w:rsid w:val="003539C8"/>
    <w:rsid w:val="0043157B"/>
    <w:rsid w:val="00443C3E"/>
    <w:rsid w:val="00491350"/>
    <w:rsid w:val="004B62DC"/>
    <w:rsid w:val="004F26D8"/>
    <w:rsid w:val="004F6E95"/>
    <w:rsid w:val="00500CBD"/>
    <w:rsid w:val="0051756F"/>
    <w:rsid w:val="00534C97"/>
    <w:rsid w:val="00582478"/>
    <w:rsid w:val="00590BCB"/>
    <w:rsid w:val="005B65EC"/>
    <w:rsid w:val="005E3547"/>
    <w:rsid w:val="0060133B"/>
    <w:rsid w:val="00613EDA"/>
    <w:rsid w:val="00654F14"/>
    <w:rsid w:val="006B1115"/>
    <w:rsid w:val="006C5F96"/>
    <w:rsid w:val="006D7D6C"/>
    <w:rsid w:val="006E3C44"/>
    <w:rsid w:val="00727FCD"/>
    <w:rsid w:val="00756939"/>
    <w:rsid w:val="007A5D36"/>
    <w:rsid w:val="007B37D7"/>
    <w:rsid w:val="007C4428"/>
    <w:rsid w:val="007D1EBB"/>
    <w:rsid w:val="00804DE3"/>
    <w:rsid w:val="008357A4"/>
    <w:rsid w:val="008444C8"/>
    <w:rsid w:val="00873714"/>
    <w:rsid w:val="00892EA4"/>
    <w:rsid w:val="008C4B41"/>
    <w:rsid w:val="008F1AE8"/>
    <w:rsid w:val="008F3BF1"/>
    <w:rsid w:val="009273BA"/>
    <w:rsid w:val="00932EF9"/>
    <w:rsid w:val="009455F1"/>
    <w:rsid w:val="00960A8B"/>
    <w:rsid w:val="00974E84"/>
    <w:rsid w:val="00997EB1"/>
    <w:rsid w:val="009B14A5"/>
    <w:rsid w:val="009C7681"/>
    <w:rsid w:val="009E14F8"/>
    <w:rsid w:val="00A0512C"/>
    <w:rsid w:val="00A06D95"/>
    <w:rsid w:val="00A1421B"/>
    <w:rsid w:val="00A7644A"/>
    <w:rsid w:val="00AB7BAB"/>
    <w:rsid w:val="00AD7E70"/>
    <w:rsid w:val="00B730D7"/>
    <w:rsid w:val="00BC22C3"/>
    <w:rsid w:val="00BF1836"/>
    <w:rsid w:val="00BF333E"/>
    <w:rsid w:val="00C215C3"/>
    <w:rsid w:val="00C72C00"/>
    <w:rsid w:val="00C95599"/>
    <w:rsid w:val="00CC6D1A"/>
    <w:rsid w:val="00D0374F"/>
    <w:rsid w:val="00D12B9D"/>
    <w:rsid w:val="00D54487"/>
    <w:rsid w:val="00D97500"/>
    <w:rsid w:val="00DB488C"/>
    <w:rsid w:val="00DD6346"/>
    <w:rsid w:val="00DD67F4"/>
    <w:rsid w:val="00DF2EA9"/>
    <w:rsid w:val="00E023B6"/>
    <w:rsid w:val="00E23A1A"/>
    <w:rsid w:val="00E325BD"/>
    <w:rsid w:val="00ED1BF1"/>
    <w:rsid w:val="00F32F76"/>
    <w:rsid w:val="00F42E3C"/>
    <w:rsid w:val="00F43B5B"/>
    <w:rsid w:val="00FE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1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0512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33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</TotalTime>
  <Pages>2</Pages>
  <Words>398</Words>
  <Characters>2274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9</cp:revision>
  <cp:lastPrinted>2015-09-01T05:41:00Z</cp:lastPrinted>
  <dcterms:created xsi:type="dcterms:W3CDTF">2015-08-05T06:31:00Z</dcterms:created>
  <dcterms:modified xsi:type="dcterms:W3CDTF">2016-04-26T05:33:00Z</dcterms:modified>
</cp:coreProperties>
</file>